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8B057" w14:textId="77777777" w:rsidR="00C61645" w:rsidRPr="00D37A1D" w:rsidRDefault="00C61645" w:rsidP="00C61645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  <w:u w:val="single"/>
        </w:rPr>
        <w:t>Unknown JOHN</w:t>
      </w:r>
      <w:r w:rsidRPr="00D37A1D">
        <w:rPr>
          <w:rStyle w:val="s1"/>
        </w:rPr>
        <w:t xml:space="preserve">    </w:t>
      </w:r>
      <w:proofErr w:type="gramStart"/>
      <w:r w:rsidRPr="00D37A1D">
        <w:rPr>
          <w:rStyle w:val="s1"/>
        </w:rPr>
        <w:t xml:space="preserve">   (</w:t>
      </w:r>
      <w:proofErr w:type="gramEnd"/>
      <w:r w:rsidRPr="00D37A1D">
        <w:rPr>
          <w:rStyle w:val="s1"/>
        </w:rPr>
        <w:t>fl.1508)</w:t>
      </w:r>
    </w:p>
    <w:p w14:paraId="39E1EFB1" w14:textId="77777777" w:rsidR="00C61645" w:rsidRPr="00D37A1D" w:rsidRDefault="00C61645" w:rsidP="00C61645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 xml:space="preserve">of Toft, </w:t>
      </w:r>
      <w:proofErr w:type="spellStart"/>
      <w:r w:rsidRPr="00D37A1D">
        <w:rPr>
          <w:rStyle w:val="s1"/>
        </w:rPr>
        <w:t>Cambridgeshire</w:t>
      </w:r>
      <w:proofErr w:type="spellEnd"/>
      <w:r w:rsidRPr="00D37A1D">
        <w:rPr>
          <w:rStyle w:val="s1"/>
        </w:rPr>
        <w:t>.</w:t>
      </w:r>
    </w:p>
    <w:p w14:paraId="2BB53D55" w14:textId="77777777" w:rsidR="00C61645" w:rsidRPr="00D37A1D" w:rsidRDefault="00C61645" w:rsidP="00C61645">
      <w:pPr>
        <w:pStyle w:val="NoSpacing"/>
        <w:tabs>
          <w:tab w:val="left" w:pos="720"/>
        </w:tabs>
        <w:rPr>
          <w:rStyle w:val="s1"/>
        </w:rPr>
      </w:pPr>
    </w:p>
    <w:p w14:paraId="62FEAC29" w14:textId="77777777" w:rsidR="00C61645" w:rsidRPr="00D37A1D" w:rsidRDefault="00C61645" w:rsidP="00C61645">
      <w:pPr>
        <w:pStyle w:val="NoSpacing"/>
        <w:tabs>
          <w:tab w:val="left" w:pos="720"/>
        </w:tabs>
        <w:rPr>
          <w:rStyle w:val="s1"/>
        </w:rPr>
      </w:pPr>
    </w:p>
    <w:p w14:paraId="5F1F8945" w14:textId="77777777" w:rsidR="00C61645" w:rsidRPr="00D37A1D" w:rsidRDefault="00C61645" w:rsidP="00C61645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ab/>
        <w:t>1508</w:t>
      </w:r>
      <w:r w:rsidRPr="00D37A1D">
        <w:rPr>
          <w:rStyle w:val="s1"/>
        </w:rPr>
        <w:tab/>
        <w:t>He made his Will.</w:t>
      </w:r>
    </w:p>
    <w:p w14:paraId="57E1F6E1" w14:textId="77777777" w:rsidR="00C61645" w:rsidRPr="00D37A1D" w:rsidRDefault="00C61645" w:rsidP="00C61645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ab/>
      </w:r>
      <w:r w:rsidRPr="00D37A1D">
        <w:rPr>
          <w:rStyle w:val="s1"/>
        </w:rPr>
        <w:tab/>
        <w:t>(</w:t>
      </w:r>
      <w:hyperlink r:id="rId6" w:history="1">
        <w:r w:rsidRPr="00D37A1D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D37A1D">
        <w:rPr>
          <w:rStyle w:val="s1"/>
        </w:rPr>
        <w:t xml:space="preserve">  Cat. Ref. NCC Will register, </w:t>
      </w:r>
      <w:proofErr w:type="spellStart"/>
      <w:r w:rsidRPr="00D37A1D">
        <w:rPr>
          <w:rStyle w:val="s1"/>
        </w:rPr>
        <w:t>Spyltymber</w:t>
      </w:r>
      <w:proofErr w:type="spellEnd"/>
      <w:r w:rsidRPr="00D37A1D">
        <w:rPr>
          <w:rStyle w:val="s1"/>
        </w:rPr>
        <w:t xml:space="preserve"> 242)</w:t>
      </w:r>
    </w:p>
    <w:p w14:paraId="12C8F546" w14:textId="77777777" w:rsidR="00C61645" w:rsidRPr="00D37A1D" w:rsidRDefault="00C61645" w:rsidP="00C61645">
      <w:pPr>
        <w:pStyle w:val="NoSpacing"/>
        <w:tabs>
          <w:tab w:val="left" w:pos="720"/>
        </w:tabs>
        <w:rPr>
          <w:rStyle w:val="s1"/>
        </w:rPr>
      </w:pPr>
    </w:p>
    <w:p w14:paraId="4276489C" w14:textId="77777777" w:rsidR="00C61645" w:rsidRPr="00D37A1D" w:rsidRDefault="00C61645" w:rsidP="00C61645">
      <w:pPr>
        <w:pStyle w:val="NoSpacing"/>
        <w:tabs>
          <w:tab w:val="left" w:pos="720"/>
        </w:tabs>
        <w:rPr>
          <w:rStyle w:val="s1"/>
        </w:rPr>
      </w:pPr>
    </w:p>
    <w:p w14:paraId="4ECC5BC4" w14:textId="77777777" w:rsidR="00C61645" w:rsidRPr="00D37A1D" w:rsidRDefault="00C61645" w:rsidP="00C61645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>26 August 2021</w:t>
      </w:r>
    </w:p>
    <w:p w14:paraId="36257F0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921E4" w14:textId="77777777" w:rsidR="00C61645" w:rsidRDefault="00C61645" w:rsidP="009139A6">
      <w:r>
        <w:separator/>
      </w:r>
    </w:p>
  </w:endnote>
  <w:endnote w:type="continuationSeparator" w:id="0">
    <w:p w14:paraId="32BB04B5" w14:textId="77777777" w:rsidR="00C61645" w:rsidRDefault="00C616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C5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1BA0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E3C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72195" w14:textId="77777777" w:rsidR="00C61645" w:rsidRDefault="00C61645" w:rsidP="009139A6">
      <w:r>
        <w:separator/>
      </w:r>
    </w:p>
  </w:footnote>
  <w:footnote w:type="continuationSeparator" w:id="0">
    <w:p w14:paraId="4DBDDF81" w14:textId="77777777" w:rsidR="00C61645" w:rsidRDefault="00C616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4B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777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EF9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64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61645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3590"/>
  <w15:chartTrackingRefBased/>
  <w15:docId w15:val="{FEBB44A0-8C4C-49C9-8915-B9EBA574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61645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C61645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2021-09-05T20:31:00Z</dcterms:created>
  <dcterms:modified xsi:type="dcterms:W3CDTF">2021-09-05T20:31:00Z</dcterms:modified>
</cp:coreProperties>
</file>